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585FD01C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186BC8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186BC8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186BC8">
        <w:rPr>
          <w:rFonts w:ascii="Arial" w:hAnsi="Arial"/>
          <w:b/>
          <w:sz w:val="24"/>
        </w:rPr>
        <w:t>R4-2408974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1AD5EC79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186BC8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186BC8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186BC8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186BC8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4674F8E3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094A">
        <w:rPr>
          <w:rFonts w:ascii="Arial" w:hAnsi="Arial"/>
          <w:sz w:val="24"/>
          <w:lang w:val="en-US" w:eastAsia="zh-CN"/>
        </w:rPr>
        <w:t>Simulation results</w:t>
      </w:r>
      <w:r w:rsidR="00F24E50" w:rsidRPr="00F24E50">
        <w:rPr>
          <w:rFonts w:ascii="Arial" w:hAnsi="Arial"/>
          <w:sz w:val="24"/>
          <w:lang w:val="en-US" w:eastAsia="zh-CN"/>
        </w:rPr>
        <w:t xml:space="preserve"> on SAN demodulation requirements for NR NTN enhancements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7F1FD95C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35CB1" w:rsidRPr="00935CB1">
        <w:rPr>
          <w:rFonts w:ascii="Arial" w:hAnsi="Arial"/>
          <w:sz w:val="24"/>
          <w:lang w:val="pt-BR"/>
        </w:rPr>
        <w:t>7.16.8.1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2065C6E0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186BC8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4C5B3A" w:rsidRPr="004C5B3A">
        <w:rPr>
          <w:lang w:eastAsia="zh-CN"/>
        </w:rPr>
        <w:t>NR_NTN_enh_SAN_UE_demod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463C6D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463C6D">
        <w:rPr>
          <w:lang w:val="en-US" w:eastAsia="zh-CN"/>
        </w:rPr>
        <w:t>update simulation results</w:t>
      </w:r>
      <w:r>
        <w:rPr>
          <w:lang w:val="en-US" w:eastAsia="zh-CN"/>
        </w:rPr>
        <w:t xml:space="preserve"> </w:t>
      </w:r>
      <w:r w:rsidR="00187815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8902F7" w:rsidRPr="008902F7">
        <w:rPr>
          <w:lang w:val="en-US" w:eastAsia="zh-CN"/>
        </w:rPr>
        <w:t>SAN demodulation requirements for NR NTN enhancements</w:t>
      </w:r>
      <w:r>
        <w:rPr>
          <w:lang w:val="en-US" w:eastAsia="zh-CN"/>
        </w:rPr>
        <w:t>.</w:t>
      </w:r>
    </w:p>
    <w:p w14:paraId="4D9E8DB4" w14:textId="77777777" w:rsidR="00463C6D" w:rsidRDefault="00463C6D" w:rsidP="00463C6D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56AF0C74" w14:textId="77777777" w:rsidR="00463C6D" w:rsidRDefault="00463C6D" w:rsidP="00463C6D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Above 10GHz </w:t>
      </w:r>
      <w:r>
        <w:rPr>
          <w:rFonts w:hint="eastAsia"/>
          <w:lang w:val="en-US" w:eastAsia="zh-CN"/>
        </w:rPr>
        <w:t>bands</w:t>
      </w:r>
    </w:p>
    <w:p w14:paraId="147DA4B8" w14:textId="77777777" w:rsidR="00463C6D" w:rsidRDefault="00463C6D" w:rsidP="00463C6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USCH</w:t>
      </w:r>
    </w:p>
    <w:p w14:paraId="3324F3DF" w14:textId="77777777" w:rsidR="00463C6D" w:rsidRPr="00FE22C6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>Normal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616"/>
        <w:gridCol w:w="2136"/>
        <w:gridCol w:w="3252"/>
      </w:tblGrid>
      <w:tr w:rsidR="00463C6D" w:rsidRPr="005F2674" w14:paraId="6CC16A03" w14:textId="77777777" w:rsidTr="00825A92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BAC815D" w14:textId="77777777" w:rsidR="00463C6D" w:rsidRPr="005F2674" w:rsidRDefault="00463C6D" w:rsidP="00825A92">
            <w:pPr>
              <w:pStyle w:val="TAH"/>
            </w:pPr>
            <w:bookmarkStart w:id="0" w:name="_Hlk161731746"/>
            <w:r w:rsidRPr="005F2674"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EB8DFA" w14:textId="77777777" w:rsidR="00463C6D" w:rsidRPr="005F2674" w:rsidRDefault="00463C6D" w:rsidP="00825A92">
            <w:pPr>
              <w:pStyle w:val="TAH"/>
            </w:pPr>
            <w:r>
              <w:t>MCS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B26458" w14:textId="77777777" w:rsidR="00463C6D" w:rsidRPr="00FE22C6" w:rsidRDefault="00463C6D" w:rsidP="00825A9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06A79" w14:textId="77777777" w:rsidR="00463C6D" w:rsidRPr="005F2674" w:rsidRDefault="00463C6D" w:rsidP="00825A92">
            <w:pPr>
              <w:pStyle w:val="TAH"/>
            </w:pPr>
            <w:r w:rsidRPr="005F2674">
              <w:t>SNR@70% of maximum throughput</w:t>
            </w:r>
          </w:p>
        </w:tc>
      </w:tr>
      <w:tr w:rsidR="00463C6D" w:rsidRPr="005F2674" w14:paraId="4EAADC0B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30CEEEC" w14:textId="77777777" w:rsidR="00463C6D" w:rsidRPr="005F2674" w:rsidRDefault="00463C6D" w:rsidP="00825A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36BB10" w14:textId="77777777" w:rsidR="00463C6D" w:rsidRPr="005F2674" w:rsidRDefault="00463C6D" w:rsidP="00825A92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B31ACB" w14:textId="77777777" w:rsidR="00463C6D" w:rsidRPr="00396721" w:rsidRDefault="00463C6D" w:rsidP="00825A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17D09D" w14:textId="27D1A436" w:rsidR="00463C6D" w:rsidRPr="00396721" w:rsidRDefault="002F435A" w:rsidP="00825A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2.0</w:t>
            </w:r>
          </w:p>
        </w:tc>
      </w:tr>
      <w:tr w:rsidR="00463C6D" w:rsidRPr="005F2674" w14:paraId="33B4CC64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BC87701" w14:textId="77777777" w:rsidR="00463C6D" w:rsidRPr="005F2674" w:rsidRDefault="00463C6D" w:rsidP="00825A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8A0F25" w14:textId="77777777" w:rsidR="00463C6D" w:rsidRPr="005F2674" w:rsidRDefault="00463C6D" w:rsidP="00825A92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73D79B" w14:textId="77777777" w:rsidR="00463C6D" w:rsidRPr="00396721" w:rsidRDefault="00463C6D" w:rsidP="00825A92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2334FD" w14:textId="37FD79F7" w:rsidR="00463C6D" w:rsidRPr="00396721" w:rsidRDefault="002F435A" w:rsidP="00825A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5.5</w:t>
            </w:r>
          </w:p>
        </w:tc>
      </w:tr>
      <w:tr w:rsidR="00463C6D" w:rsidRPr="005F2674" w14:paraId="76A20F00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A11E32F" w14:textId="77777777" w:rsidR="00463C6D" w:rsidRPr="005F2674" w:rsidRDefault="00463C6D" w:rsidP="00825A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54728" w14:textId="0CB5D868" w:rsidR="00463C6D" w:rsidRPr="005F2674" w:rsidRDefault="00463C6D" w:rsidP="00825A92">
            <w:pPr>
              <w:pStyle w:val="TAC"/>
            </w:pPr>
            <w:r>
              <w:t>1</w:t>
            </w:r>
            <w:r w:rsidR="00DE5230"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C7B582" w14:textId="77777777" w:rsidR="00463C6D" w:rsidRPr="00396721" w:rsidRDefault="00463C6D" w:rsidP="00825A92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8AE5E4" w14:textId="72AF0E8C" w:rsidR="00463C6D" w:rsidRPr="00396721" w:rsidRDefault="002F435A" w:rsidP="00825A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463C6D" w:rsidRPr="005F2674" w14:paraId="4EA4FD12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2267586" w14:textId="77777777" w:rsidR="00463C6D" w:rsidRPr="00FE22C6" w:rsidRDefault="00463C6D" w:rsidP="00825A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777FB4" w14:textId="0DECEA90" w:rsidR="00463C6D" w:rsidRPr="00FE22C6" w:rsidRDefault="00463C6D" w:rsidP="00825A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DE5230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6AF70D" w14:textId="77777777" w:rsidR="00463C6D" w:rsidRPr="00396721" w:rsidRDefault="00463C6D" w:rsidP="00825A92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94A5AF" w14:textId="3C58A1F9" w:rsidR="00463C6D" w:rsidRPr="00396721" w:rsidRDefault="002F435A" w:rsidP="00825A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bookmarkEnd w:id="0"/>
    </w:tbl>
    <w:p w14:paraId="0D4413A8" w14:textId="77777777" w:rsidR="00463C6D" w:rsidRDefault="00463C6D" w:rsidP="00463C6D">
      <w:pPr>
        <w:rPr>
          <w:lang w:val="en-US" w:eastAsia="zh-CN"/>
        </w:rPr>
      </w:pPr>
    </w:p>
    <w:p w14:paraId="07B2D406" w14:textId="77777777" w:rsidR="00463C6D" w:rsidRDefault="00463C6D" w:rsidP="00463C6D">
      <w:pPr>
        <w:pStyle w:val="4"/>
        <w:rPr>
          <w:lang w:val="en-US"/>
        </w:rPr>
      </w:pPr>
      <w:r>
        <w:rPr>
          <w:rFonts w:hint="eastAsia"/>
          <w:lang w:val="en-US"/>
        </w:rPr>
        <w:t>N</w:t>
      </w:r>
      <w:r w:rsidRPr="00FE22C6">
        <w:rPr>
          <w:lang w:val="en-US"/>
        </w:rPr>
        <w:t>ormal PUSCH with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3252"/>
      </w:tblGrid>
      <w:tr w:rsidR="00DE5230" w:rsidRPr="00FE22C6" w14:paraId="1F73C5BC" w14:textId="77777777" w:rsidTr="00825A92">
        <w:trPr>
          <w:trHeight w:val="375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27CA24C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</w:tcPr>
          <w:p w14:paraId="57770300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FE22C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FE22C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AFC75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SNR@70% of maximum throughput</w:t>
            </w:r>
          </w:p>
        </w:tc>
      </w:tr>
      <w:tr w:rsidR="00DE5230" w:rsidRPr="00FE22C6" w14:paraId="2E06952F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7757DBC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1C9BD56C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57528C" w14:textId="337FE6E6" w:rsidR="00DE5230" w:rsidRPr="00FE22C6" w:rsidRDefault="0049059B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</w:t>
            </w:r>
          </w:p>
        </w:tc>
      </w:tr>
      <w:tr w:rsidR="00DE5230" w:rsidRPr="00FE22C6" w14:paraId="3BF7239A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D95FB20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76F76358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AB0BFA" w14:textId="5299BFCC" w:rsidR="00DE5230" w:rsidRPr="00FE22C6" w:rsidRDefault="0049059B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5.3</w:t>
            </w:r>
          </w:p>
        </w:tc>
      </w:tr>
    </w:tbl>
    <w:p w14:paraId="131DA41D" w14:textId="77777777" w:rsidR="00463C6D" w:rsidRDefault="00463C6D" w:rsidP="00463C6D">
      <w:pPr>
        <w:rPr>
          <w:lang w:val="en-US" w:eastAsia="zh-CN"/>
        </w:rPr>
      </w:pPr>
    </w:p>
    <w:p w14:paraId="732DA5DA" w14:textId="77777777" w:rsidR="00463C6D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>PUSCH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3252"/>
      </w:tblGrid>
      <w:tr w:rsidR="00DE5230" w:rsidRPr="00FE22C6" w14:paraId="14536E3B" w14:textId="77777777" w:rsidTr="00825A92">
        <w:trPr>
          <w:trHeight w:val="375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9409AAD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</w:tcPr>
          <w:p w14:paraId="42CD237A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FE22C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FE22C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D6C514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SNR@70% of maximum throughput</w:t>
            </w:r>
          </w:p>
        </w:tc>
      </w:tr>
      <w:tr w:rsidR="00DE5230" w:rsidRPr="00FE22C6" w14:paraId="77D363DA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FB8785E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5459A147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8D110A" w14:textId="0C4D0961" w:rsidR="00DE5230" w:rsidRPr="00FE22C6" w:rsidRDefault="00F724E7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7.4</w:t>
            </w:r>
          </w:p>
        </w:tc>
      </w:tr>
      <w:tr w:rsidR="00DE5230" w:rsidRPr="00FE22C6" w14:paraId="19A19053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3AA9D62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7C5FA648" w14:textId="77777777" w:rsidR="00DE5230" w:rsidRPr="00FE22C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7B1A01" w14:textId="4DDB2B0F" w:rsidR="00DE5230" w:rsidRPr="00FE22C6" w:rsidRDefault="00F724E7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10.7</w:t>
            </w:r>
          </w:p>
        </w:tc>
      </w:tr>
    </w:tbl>
    <w:p w14:paraId="662A92A5" w14:textId="77777777" w:rsidR="00463C6D" w:rsidRDefault="00463C6D" w:rsidP="00463C6D">
      <w:pPr>
        <w:rPr>
          <w:lang w:val="en-US" w:eastAsia="zh-CN"/>
        </w:rPr>
      </w:pPr>
    </w:p>
    <w:p w14:paraId="0A48C39F" w14:textId="77777777" w:rsidR="00463C6D" w:rsidRDefault="00463C6D" w:rsidP="00463C6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UCCH</w:t>
      </w:r>
    </w:p>
    <w:p w14:paraId="24857205" w14:textId="77777777" w:rsidR="00463C6D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>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477"/>
        <w:gridCol w:w="2136"/>
        <w:gridCol w:w="3213"/>
      </w:tblGrid>
      <w:tr w:rsidR="00463C6D" w:rsidRPr="00E7244B" w14:paraId="51F3FEC7" w14:textId="77777777" w:rsidTr="00825A92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E73F9B1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E7244B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3EC6E8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umber of</w:t>
            </w:r>
            <w:r>
              <w:t xml:space="preserve"> 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OFDM symbols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617053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7244B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E7244B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EE2EB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E7244B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1% of ACK missed detection </w:t>
            </w:r>
          </w:p>
        </w:tc>
      </w:tr>
      <w:tr w:rsidR="00463C6D" w:rsidRPr="00E7244B" w14:paraId="6BF6A27A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881F4FB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A00F1C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707B6A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3B6DF7" w14:textId="3E6DAC74" w:rsidR="00463C6D" w:rsidRPr="00E7244B" w:rsidRDefault="00621B7F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</w:t>
            </w:r>
          </w:p>
        </w:tc>
      </w:tr>
      <w:tr w:rsidR="00463C6D" w:rsidRPr="00E7244B" w14:paraId="2B1FAACF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FC40500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00B361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EE7D1D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427216" w14:textId="3E722F54" w:rsidR="00463C6D" w:rsidRPr="00E7244B" w:rsidRDefault="00621B7F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</w:t>
            </w:r>
          </w:p>
        </w:tc>
      </w:tr>
      <w:tr w:rsidR="00463C6D" w:rsidRPr="00E7244B" w14:paraId="0D0F0969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8E8817E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BCA4C1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093BD6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492B4D" w14:textId="392D5628" w:rsidR="00463C6D" w:rsidRPr="00E7244B" w:rsidRDefault="00621B7F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</w:t>
            </w:r>
          </w:p>
        </w:tc>
      </w:tr>
      <w:tr w:rsidR="00463C6D" w:rsidRPr="00E7244B" w14:paraId="09BB959F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4E8C2DC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8830DD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C757F1" w14:textId="77777777" w:rsidR="00463C6D" w:rsidRPr="00E7244B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85813B" w14:textId="72489A7E" w:rsidR="00463C6D" w:rsidRPr="00E7244B" w:rsidRDefault="00621B7F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0.8</w:t>
            </w:r>
          </w:p>
        </w:tc>
      </w:tr>
    </w:tbl>
    <w:p w14:paraId="7C67986D" w14:textId="77777777" w:rsidR="00463C6D" w:rsidRDefault="00463C6D" w:rsidP="00463C6D">
      <w:pPr>
        <w:rPr>
          <w:lang w:val="en-US" w:eastAsia="zh-CN"/>
        </w:rPr>
      </w:pPr>
    </w:p>
    <w:p w14:paraId="2D4F791F" w14:textId="77777777" w:rsidR="00463C6D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1917"/>
        <w:gridCol w:w="2127"/>
        <w:gridCol w:w="2664"/>
      </w:tblGrid>
      <w:tr w:rsidR="00DE5230" w:rsidRPr="00CF1A65" w14:paraId="22DB7CFC" w14:textId="77777777" w:rsidTr="00825A92">
        <w:trPr>
          <w:trHeight w:val="50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5CE666E9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1917" w:type="dxa"/>
            <w:vMerge w:val="restart"/>
            <w:shd w:val="clear" w:color="auto" w:fill="FFFFFF"/>
            <w:vAlign w:val="center"/>
          </w:tcPr>
          <w:p w14:paraId="3B7A1A88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CF1A65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4791" w:type="dxa"/>
            <w:gridSpan w:val="2"/>
            <w:shd w:val="clear" w:color="auto" w:fill="FFFFFF"/>
            <w:vAlign w:val="center"/>
          </w:tcPr>
          <w:p w14:paraId="5658AC6C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SNR</w:t>
            </w:r>
          </w:p>
        </w:tc>
      </w:tr>
      <w:tr w:rsidR="00DE5230" w:rsidRPr="00CF1A65" w14:paraId="4980666B" w14:textId="77777777" w:rsidTr="00825A92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5956898A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917" w:type="dxa"/>
            <w:vMerge/>
            <w:shd w:val="clear" w:color="auto" w:fill="FFFFFF"/>
            <w:vAlign w:val="center"/>
          </w:tcPr>
          <w:p w14:paraId="32E4D713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 w14:paraId="101BBC5C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0.1% of NACK to ACK</w:t>
            </w:r>
          </w:p>
        </w:tc>
        <w:tc>
          <w:tcPr>
            <w:tcW w:w="2664" w:type="dxa"/>
            <w:shd w:val="clear" w:color="auto" w:fill="FFFFFF"/>
          </w:tcPr>
          <w:p w14:paraId="1315E1B4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1% of ACK missed detection</w:t>
            </w:r>
          </w:p>
        </w:tc>
      </w:tr>
      <w:tr w:rsidR="00DE5230" w:rsidRPr="00CF1A65" w14:paraId="79FD37D1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DE60145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1917" w:type="dxa"/>
            <w:shd w:val="clear" w:color="auto" w:fill="FFFFFF"/>
            <w:vAlign w:val="center"/>
          </w:tcPr>
          <w:p w14:paraId="2AA8539C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69C5BF8" w14:textId="6698BF77" w:rsidR="00DE5230" w:rsidRPr="00CF1A65" w:rsidRDefault="00A057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1.9</w:t>
            </w:r>
          </w:p>
        </w:tc>
        <w:tc>
          <w:tcPr>
            <w:tcW w:w="2664" w:type="dxa"/>
            <w:shd w:val="clear" w:color="auto" w:fill="FFFFFF"/>
          </w:tcPr>
          <w:p w14:paraId="0780F9D6" w14:textId="3FF0D021" w:rsidR="00DE5230" w:rsidRPr="00CF1A65" w:rsidRDefault="00A057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3.6</w:t>
            </w:r>
          </w:p>
        </w:tc>
      </w:tr>
      <w:tr w:rsidR="00DE5230" w:rsidRPr="00CF1A65" w14:paraId="1D0DDDF2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2534C28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1917" w:type="dxa"/>
            <w:shd w:val="clear" w:color="auto" w:fill="FFFFFF"/>
            <w:vAlign w:val="center"/>
          </w:tcPr>
          <w:p w14:paraId="403ED7F3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5EF5D65" w14:textId="0BD3A24E" w:rsidR="00DE5230" w:rsidRPr="00CF1A65" w:rsidRDefault="00A057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7.3</w:t>
            </w:r>
          </w:p>
        </w:tc>
        <w:tc>
          <w:tcPr>
            <w:tcW w:w="2664" w:type="dxa"/>
            <w:shd w:val="clear" w:color="auto" w:fill="FFFFFF"/>
          </w:tcPr>
          <w:p w14:paraId="0ADEB68C" w14:textId="5A7E6D50" w:rsidR="00DE5230" w:rsidRPr="00CF1A65" w:rsidRDefault="00A057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05794">
              <w:rPr>
                <w:rFonts w:ascii="Arial" w:eastAsiaTheme="minorEastAsia" w:hAnsi="Arial" w:cs="Arial"/>
                <w:sz w:val="18"/>
                <w:lang w:val="en-US" w:eastAsia="zh-CN"/>
              </w:rPr>
              <w:t>-8.7</w:t>
            </w:r>
          </w:p>
        </w:tc>
      </w:tr>
    </w:tbl>
    <w:p w14:paraId="38085286" w14:textId="77777777" w:rsidR="00463C6D" w:rsidRDefault="00463C6D" w:rsidP="00463C6D">
      <w:pPr>
        <w:rPr>
          <w:lang w:val="en-US" w:eastAsia="zh-CN"/>
        </w:rPr>
      </w:pPr>
    </w:p>
    <w:p w14:paraId="3252AEB4" w14:textId="77777777" w:rsidR="00463C6D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 xml:space="preserve">2 </w:t>
      </w:r>
      <w:r w:rsidRPr="00CF1A65">
        <w:rPr>
          <w:lang w:val="en-US"/>
        </w:rPr>
        <w:t>(ACK missed detection)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3213"/>
      </w:tblGrid>
      <w:tr w:rsidR="00463C6D" w:rsidRPr="00CF1A65" w14:paraId="64EC40F1" w14:textId="77777777" w:rsidTr="00825A92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90508EF" w14:textId="77777777" w:rsidR="00463C6D" w:rsidRPr="00CF1A65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346E9F" w14:textId="77777777" w:rsidR="00463C6D" w:rsidRPr="00CF1A65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CF1A65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84B3A3" w14:textId="77777777" w:rsidR="00463C6D" w:rsidRPr="00CF1A65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SNR@1% of ACK missed detection </w:t>
            </w:r>
          </w:p>
        </w:tc>
      </w:tr>
      <w:tr w:rsidR="00463C6D" w:rsidRPr="00CF1A65" w14:paraId="2974708E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6843764" w14:textId="77777777" w:rsidR="00463C6D" w:rsidRPr="00CF1A65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4DC900" w14:textId="77777777" w:rsidR="00463C6D" w:rsidRPr="00CF1A65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24DE64" w14:textId="0773314B" w:rsidR="00463C6D" w:rsidRPr="00CF1A65" w:rsidRDefault="00EE6733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</w:tr>
      <w:tr w:rsidR="00463C6D" w:rsidRPr="00CF1A65" w14:paraId="75E65459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30EC356" w14:textId="77777777" w:rsidR="00463C6D" w:rsidRPr="00CF1A65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68AC96" w14:textId="77777777" w:rsidR="00463C6D" w:rsidRPr="00CF1A65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B1B12A" w14:textId="367357EC" w:rsidR="00463C6D" w:rsidRPr="00CF1A65" w:rsidRDefault="00EE6733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</w:t>
            </w:r>
          </w:p>
        </w:tc>
      </w:tr>
    </w:tbl>
    <w:p w14:paraId="203ECE1A" w14:textId="77777777" w:rsidR="00463C6D" w:rsidRPr="00CF1A65" w:rsidRDefault="00463C6D" w:rsidP="00463C6D">
      <w:pPr>
        <w:rPr>
          <w:lang w:val="en-US" w:eastAsia="zh-CN"/>
        </w:rPr>
      </w:pPr>
    </w:p>
    <w:p w14:paraId="247577EA" w14:textId="77777777" w:rsidR="00463C6D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 xml:space="preserve">2 </w:t>
      </w:r>
      <w:r w:rsidRPr="00CF1A65">
        <w:rPr>
          <w:lang w:val="en-US"/>
        </w:rPr>
        <w:t>(UCI BLER)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2152"/>
      </w:tblGrid>
      <w:tr w:rsidR="00DE5230" w:rsidRPr="00CF1A65" w14:paraId="32B9C5A6" w14:textId="77777777" w:rsidTr="00FB3E97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98615E3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02830D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CF1A65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164122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SNR@1% of 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UCI BLER</w:t>
            </w: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</w:t>
            </w:r>
          </w:p>
        </w:tc>
      </w:tr>
      <w:tr w:rsidR="00DE5230" w:rsidRPr="00CF1A65" w14:paraId="0DAC321D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949865F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B4C907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90FC51" w14:textId="137E294F" w:rsidR="00DE5230" w:rsidRPr="00CF1A65" w:rsidRDefault="008669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</w:t>
            </w:r>
          </w:p>
        </w:tc>
      </w:tr>
      <w:tr w:rsidR="00DE5230" w:rsidRPr="00CF1A65" w14:paraId="39EE3A70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20B326B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99E8F9" w14:textId="77777777" w:rsidR="00DE5230" w:rsidRPr="00CF1A65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B517B" w14:textId="7EEC9EE5" w:rsidR="00DE5230" w:rsidRPr="00CF1A65" w:rsidRDefault="008669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3.5</w:t>
            </w:r>
          </w:p>
        </w:tc>
      </w:tr>
    </w:tbl>
    <w:p w14:paraId="03449E47" w14:textId="77777777" w:rsidR="00463C6D" w:rsidRDefault="00463C6D" w:rsidP="00463C6D">
      <w:pPr>
        <w:rPr>
          <w:lang w:val="en-US" w:eastAsia="zh-CN"/>
        </w:rPr>
      </w:pPr>
    </w:p>
    <w:p w14:paraId="7A78B71F" w14:textId="77777777" w:rsidR="00463C6D" w:rsidRPr="00A503A6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1676"/>
        <w:gridCol w:w="1996"/>
      </w:tblGrid>
      <w:tr w:rsidR="00DE5230" w:rsidRPr="0081619E" w14:paraId="191C24F9" w14:textId="77777777" w:rsidTr="00825A92">
        <w:trPr>
          <w:trHeight w:val="50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04161C59" w14:textId="77777777" w:rsidR="00DE5230" w:rsidRPr="00A503A6" w:rsidRDefault="00DE5230" w:rsidP="00DE5230">
            <w:pPr>
              <w:pStyle w:val="TAH"/>
            </w:pPr>
            <w:r w:rsidRPr="00A503A6">
              <w:t>Case number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0160011A" w14:textId="77777777" w:rsidR="00DE5230" w:rsidRPr="00A503A6" w:rsidRDefault="00DE5230" w:rsidP="00DE5230">
            <w:pPr>
              <w:pStyle w:val="TAH"/>
              <w:rPr>
                <w:rFonts w:eastAsiaTheme="minorEastAsia"/>
                <w:lang w:eastAsia="zh-CN"/>
              </w:rPr>
            </w:pPr>
            <w:r w:rsidRPr="00A503A6">
              <w:rPr>
                <w:rFonts w:eastAsiaTheme="minorEastAsia" w:hint="eastAsia"/>
                <w:lang w:eastAsia="zh-CN"/>
              </w:rPr>
              <w:t>A</w:t>
            </w:r>
            <w:r w:rsidRPr="00A503A6">
              <w:rPr>
                <w:rFonts w:eastAsiaTheme="minorEastAsia"/>
                <w:lang w:eastAsia="zh-CN"/>
              </w:rPr>
              <w:t>ntenna configuration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5B16EA02" w14:textId="77777777" w:rsidR="00DE5230" w:rsidRPr="0081619E" w:rsidRDefault="00DE5230" w:rsidP="00DE5230">
            <w:pPr>
              <w:pStyle w:val="TAH"/>
            </w:pPr>
            <w:r w:rsidRPr="00A503A6">
              <w:t xml:space="preserve">SNR@1% of </w:t>
            </w:r>
            <w:r w:rsidRPr="0081619E">
              <w:t>UCI BLER</w:t>
            </w:r>
            <w:r w:rsidRPr="00A503A6">
              <w:t xml:space="preserve"> </w:t>
            </w:r>
          </w:p>
        </w:tc>
      </w:tr>
      <w:tr w:rsidR="00DE5230" w:rsidRPr="0081619E" w14:paraId="17BAABA0" w14:textId="77777777" w:rsidTr="00825A92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67C32604" w14:textId="77777777" w:rsidR="00DE5230" w:rsidRPr="0081619E" w:rsidRDefault="00DE5230" w:rsidP="00DE5230">
            <w:pPr>
              <w:pStyle w:val="TAH"/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1B75164" w14:textId="77777777" w:rsidR="00DE5230" w:rsidRPr="0081619E" w:rsidRDefault="00DE5230" w:rsidP="00DE5230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BA2B31" w14:textId="77777777" w:rsidR="00DE5230" w:rsidRPr="0081619E" w:rsidRDefault="00DE5230" w:rsidP="00DE5230">
            <w:pPr>
              <w:pStyle w:val="TAH"/>
              <w:rPr>
                <w:rFonts w:eastAsiaTheme="minorEastAsia"/>
                <w:lang w:eastAsia="zh-CN"/>
              </w:rPr>
            </w:pPr>
            <w:r w:rsidRPr="0081619E">
              <w:rPr>
                <w:rFonts w:eastAsiaTheme="minorEastAsia" w:hint="eastAsia"/>
                <w:lang w:eastAsia="zh-CN"/>
              </w:rPr>
              <w:t>A</w:t>
            </w:r>
            <w:r w:rsidRPr="0081619E">
              <w:rPr>
                <w:rFonts w:eastAsiaTheme="minorEastAsia"/>
                <w:lang w:eastAsia="zh-CN"/>
              </w:rPr>
              <w:t>dditional DMRS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17C3AD" w14:textId="77777777" w:rsidR="00DE5230" w:rsidRPr="0081619E" w:rsidRDefault="00DE5230" w:rsidP="00DE5230">
            <w:pPr>
              <w:pStyle w:val="TAH"/>
            </w:pPr>
            <w:r w:rsidRPr="0081619E">
              <w:t>No additional DM-RS</w:t>
            </w:r>
          </w:p>
        </w:tc>
      </w:tr>
      <w:tr w:rsidR="00DE5230" w:rsidRPr="0081619E" w14:paraId="7E3EF7DA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F56E28D" w14:textId="77777777" w:rsidR="00DE5230" w:rsidRPr="00A503A6" w:rsidRDefault="00DE5230" w:rsidP="00DE5230">
            <w:pPr>
              <w:pStyle w:val="TAC"/>
              <w:rPr>
                <w:lang w:eastAsia="zh-CN"/>
              </w:rPr>
            </w:pPr>
            <w:r w:rsidRPr="00A503A6">
              <w:rPr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0035F6" w14:textId="77777777" w:rsidR="00DE5230" w:rsidRPr="00A503A6" w:rsidRDefault="00DE5230" w:rsidP="00DE5230">
            <w:pPr>
              <w:pStyle w:val="TAC"/>
              <w:rPr>
                <w:rFonts w:eastAsiaTheme="minorEastAsia"/>
                <w:lang w:eastAsia="zh-CN"/>
              </w:rPr>
            </w:pPr>
            <w:r w:rsidRPr="00A503A6">
              <w:rPr>
                <w:rFonts w:eastAsiaTheme="minorEastAsia" w:hint="eastAsia"/>
                <w:lang w:eastAsia="zh-CN"/>
              </w:rPr>
              <w:t>1</w:t>
            </w:r>
            <w:r w:rsidRPr="00A503A6"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23174D" w14:textId="7FC528F1" w:rsidR="00DE5230" w:rsidRPr="00A503A6" w:rsidRDefault="00866994" w:rsidP="00DE523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41C568" w14:textId="336A690F" w:rsidR="00DE5230" w:rsidRPr="0081619E" w:rsidRDefault="00866994" w:rsidP="00DE523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E5230" w:rsidRPr="0081619E" w14:paraId="554EF03E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0B75490" w14:textId="77777777" w:rsidR="00DE5230" w:rsidRPr="00A503A6" w:rsidRDefault="00DE5230" w:rsidP="00DE5230">
            <w:pPr>
              <w:pStyle w:val="TAC"/>
              <w:rPr>
                <w:lang w:eastAsia="zh-CN"/>
              </w:rPr>
            </w:pPr>
            <w:r w:rsidRPr="00A503A6">
              <w:rPr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27C53A" w14:textId="77777777" w:rsidR="00DE5230" w:rsidRPr="00A503A6" w:rsidRDefault="00DE5230" w:rsidP="00DE5230">
            <w:pPr>
              <w:pStyle w:val="TAC"/>
              <w:rPr>
                <w:rFonts w:eastAsiaTheme="minorEastAsia"/>
                <w:lang w:eastAsia="zh-CN"/>
              </w:rPr>
            </w:pPr>
            <w:r w:rsidRPr="00A503A6">
              <w:rPr>
                <w:rFonts w:eastAsiaTheme="minorEastAsia"/>
                <w:lang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C6086E" w14:textId="48F4C17F" w:rsidR="00DE5230" w:rsidRPr="00A503A6" w:rsidRDefault="00866994" w:rsidP="00DE523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3E2CF0" w14:textId="07A56F56" w:rsidR="00DE5230" w:rsidRPr="0081619E" w:rsidRDefault="00866994" w:rsidP="00DE523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3.9</w:t>
            </w:r>
          </w:p>
        </w:tc>
      </w:tr>
    </w:tbl>
    <w:p w14:paraId="21DFD06B" w14:textId="77777777" w:rsidR="00463C6D" w:rsidRDefault="00463C6D" w:rsidP="00463C6D">
      <w:pPr>
        <w:rPr>
          <w:lang w:val="en-US" w:eastAsia="zh-CN"/>
        </w:rPr>
      </w:pPr>
    </w:p>
    <w:p w14:paraId="224B696C" w14:textId="77777777" w:rsidR="00463C6D" w:rsidRPr="00A503A6" w:rsidRDefault="00463C6D" w:rsidP="00463C6D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1676"/>
        <w:gridCol w:w="1996"/>
      </w:tblGrid>
      <w:tr w:rsidR="00DE5230" w:rsidRPr="00A503A6" w14:paraId="06EBDD88" w14:textId="77777777" w:rsidTr="00DE5230">
        <w:trPr>
          <w:trHeight w:val="50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421811D3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3070B155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7CBF7E51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SNR@1% of UCI BLER </w:t>
            </w:r>
          </w:p>
        </w:tc>
      </w:tr>
      <w:tr w:rsidR="00DE5230" w:rsidRPr="00A503A6" w14:paraId="5D8D33F6" w14:textId="77777777" w:rsidTr="00F00B2D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219E672D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4E8E8BC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D5D64B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dditional DMRS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3567C4" w14:textId="2E8FAB6F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E5230">
              <w:rPr>
                <w:rFonts w:ascii="Arial" w:eastAsia="Times New Roman" w:hAnsi="Arial" w:cs="Arial"/>
                <w:b/>
                <w:sz w:val="18"/>
                <w:lang w:eastAsia="ko-KR"/>
              </w:rPr>
              <w:t>No additional DM-RS</w:t>
            </w:r>
          </w:p>
        </w:tc>
      </w:tr>
      <w:tr w:rsidR="00DE5230" w:rsidRPr="00A503A6" w14:paraId="64599471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F1094B5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25CAA1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DB6B64" w14:textId="7C77D16D" w:rsidR="00DE5230" w:rsidRPr="00A503A6" w:rsidRDefault="008669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B39A31" w14:textId="35092300" w:rsidR="00DE5230" w:rsidRPr="00A503A6" w:rsidRDefault="008669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  <w:tr w:rsidR="00DE5230" w:rsidRPr="00A503A6" w14:paraId="43A3406A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BA0A6F7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322B7F" w14:textId="77777777" w:rsidR="00DE5230" w:rsidRPr="00A503A6" w:rsidRDefault="00DE5230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BB71D7" w14:textId="6D22A021" w:rsidR="00DE5230" w:rsidRPr="00A503A6" w:rsidRDefault="008669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0B229D" w14:textId="12F993DF" w:rsidR="00DE5230" w:rsidRPr="00A503A6" w:rsidRDefault="00866994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2.0</w:t>
            </w:r>
          </w:p>
        </w:tc>
      </w:tr>
    </w:tbl>
    <w:p w14:paraId="68EAE917" w14:textId="77777777" w:rsidR="00463C6D" w:rsidRDefault="00463C6D" w:rsidP="00463C6D">
      <w:pPr>
        <w:rPr>
          <w:lang w:val="en-US" w:eastAsia="zh-CN"/>
        </w:rPr>
      </w:pPr>
    </w:p>
    <w:p w14:paraId="16FCF53E" w14:textId="77777777" w:rsidR="00463C6D" w:rsidRDefault="00463C6D" w:rsidP="00463C6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1297"/>
        <w:gridCol w:w="2136"/>
        <w:gridCol w:w="3213"/>
      </w:tblGrid>
      <w:tr w:rsidR="00463C6D" w:rsidRPr="00A503A6" w14:paraId="4FEDE174" w14:textId="77777777" w:rsidTr="00825A92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15915DB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A82D3A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Burst format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DBEC87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0DCFE8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SNR@1% of ACK missed detection </w:t>
            </w:r>
          </w:p>
        </w:tc>
      </w:tr>
      <w:tr w:rsidR="00463C6D" w:rsidRPr="00A503A6" w14:paraId="31E123AE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3EF07D0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0BAD40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B4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023F4D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4338A6" w14:textId="610362E0" w:rsidR="00463C6D" w:rsidRPr="00A503A6" w:rsidRDefault="001123DA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161D2">
              <w:rPr>
                <w:rFonts w:ascii="Arial" w:eastAsiaTheme="minorEastAsia" w:hAnsi="Arial" w:cs="Arial"/>
                <w:sz w:val="18"/>
                <w:lang w:val="en-US" w:eastAsia="zh-CN"/>
              </w:rPr>
              <w:t>8.1</w:t>
            </w:r>
          </w:p>
        </w:tc>
      </w:tr>
      <w:tr w:rsidR="00463C6D" w:rsidRPr="00A503A6" w14:paraId="3BAC155E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52288DA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E8E757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ko-KR"/>
              </w:rPr>
              <w:t>B4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FFCDC5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85DE40" w14:textId="2AE3BD7A" w:rsidR="00463C6D" w:rsidRPr="00A503A6" w:rsidRDefault="001123DA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</w:t>
            </w:r>
            <w:r w:rsidR="00E161D2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</w:tr>
      <w:tr w:rsidR="00463C6D" w:rsidRPr="00A503A6" w14:paraId="04144D75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3BC8200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D42574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C2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AD7263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0A0FFE" w14:textId="657384D3" w:rsidR="00463C6D" w:rsidRPr="00A503A6" w:rsidRDefault="001123DA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</w:t>
            </w:r>
            <w:r w:rsidR="00E161D2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463C6D" w:rsidRPr="00A503A6" w14:paraId="23D0D569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9EC2E3D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B69E7F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EB3ACA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3B2A41" w14:textId="195C9D07" w:rsidR="00463C6D" w:rsidRPr="00A503A6" w:rsidRDefault="001123DA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161D2">
              <w:rPr>
                <w:rFonts w:ascii="Arial" w:eastAsiaTheme="minorEastAsia" w:hAnsi="Arial" w:cs="Arial"/>
                <w:sz w:val="18"/>
                <w:lang w:val="en-US" w:eastAsia="zh-CN"/>
              </w:rPr>
              <w:t>10.3</w:t>
            </w:r>
          </w:p>
        </w:tc>
      </w:tr>
    </w:tbl>
    <w:p w14:paraId="1D97CFCC" w14:textId="77777777" w:rsidR="00463C6D" w:rsidRDefault="00463C6D" w:rsidP="00463C6D">
      <w:pPr>
        <w:rPr>
          <w:lang w:val="en-US" w:eastAsia="zh-CN"/>
        </w:rPr>
      </w:pPr>
    </w:p>
    <w:p w14:paraId="640B96DB" w14:textId="77777777" w:rsidR="00463C6D" w:rsidRDefault="00463C6D" w:rsidP="00463C6D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 w:rsidRPr="00A503A6">
        <w:rPr>
          <w:lang w:val="en-US" w:eastAsia="zh-CN"/>
        </w:rPr>
        <w:t>USCH with DMRS bundling</w:t>
      </w:r>
    </w:p>
    <w:p w14:paraId="2BA72FEB" w14:textId="77777777" w:rsidR="00463C6D" w:rsidRDefault="00463C6D" w:rsidP="00463C6D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Pr="00A503A6">
        <w:rPr>
          <w:lang w:val="en-US" w:eastAsia="zh-CN"/>
        </w:rPr>
        <w:t>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01"/>
        <w:gridCol w:w="727"/>
        <w:gridCol w:w="1469"/>
        <w:gridCol w:w="1477"/>
        <w:gridCol w:w="1818"/>
        <w:gridCol w:w="1724"/>
        <w:gridCol w:w="2140"/>
      </w:tblGrid>
      <w:tr w:rsidR="00463C6D" w:rsidRPr="00A503A6" w14:paraId="7321F5FB" w14:textId="77777777" w:rsidTr="00825A92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7E6147A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AC5872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C9FC3C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31175">
              <w:rPr>
                <w:rFonts w:ascii="Arial" w:eastAsiaTheme="minorEastAsia" w:hAnsi="Arial" w:cs="Arial"/>
                <w:b/>
                <w:sz w:val="18"/>
                <w:lang w:eastAsia="zh-CN"/>
              </w:rPr>
              <w:t>Channel bandwidth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DE5613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31175">
              <w:rPr>
                <w:rFonts w:ascii="Arial" w:eastAsiaTheme="minorEastAsia" w:hAnsi="Arial" w:cs="Arial"/>
                <w:b/>
                <w:sz w:val="18"/>
                <w:lang w:eastAsia="zh-CN"/>
              </w:rPr>
              <w:t>PUSCH mapping type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98ED4C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31175">
              <w:rPr>
                <w:rFonts w:ascii="Arial" w:eastAsiaTheme="minorEastAsia" w:hAnsi="Arial" w:cs="Arial"/>
                <w:b/>
                <w:sz w:val="18"/>
                <w:lang w:eastAsia="zh-CN"/>
              </w:rPr>
              <w:t>PUSCH aggregation factor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D440A5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C0D116" w14:textId="77777777" w:rsidR="00463C6D" w:rsidRPr="00A503A6" w:rsidRDefault="00463C6D" w:rsidP="00825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Pr="002C58E4">
              <w:rPr>
                <w:rFonts w:ascii="Arial" w:eastAsia="Times New Roman" w:hAnsi="Arial" w:cs="Arial"/>
                <w:b/>
                <w:sz w:val="18"/>
                <w:lang w:eastAsia="ko-KR"/>
              </w:rPr>
              <w:t>70% of maximum throughput</w:t>
            </w:r>
          </w:p>
        </w:tc>
      </w:tr>
      <w:tr w:rsidR="00A70BBE" w:rsidRPr="00A503A6" w14:paraId="4768CC87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0F65E7C" w14:textId="6D0F367B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9399C2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7E71BB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DED00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D9D937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6EE001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947C13" w14:textId="43375864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91CF3">
              <w:rPr>
                <w:rFonts w:ascii="Arial" w:eastAsiaTheme="minorEastAsia" w:hAnsi="Arial" w:cs="Arial"/>
                <w:sz w:val="18"/>
                <w:lang w:val="en-US" w:eastAsia="zh-CN"/>
              </w:rPr>
              <w:t>-5.5</w:t>
            </w:r>
          </w:p>
        </w:tc>
      </w:tr>
      <w:tr w:rsidR="00A70BBE" w:rsidRPr="00A503A6" w14:paraId="0CAE34B8" w14:textId="77777777" w:rsidTr="00825A92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A7B38E7" w14:textId="4302B190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42B1F1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B10AA0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F145B5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0C29B0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A82539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A8BED8" w14:textId="3D46C6E6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8.9</w:t>
            </w:r>
          </w:p>
        </w:tc>
      </w:tr>
      <w:tr w:rsidR="00A70BBE" w:rsidRPr="00A503A6" w14:paraId="774DE8CC" w14:textId="77777777" w:rsidTr="00825A92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D179A" w14:textId="3C3C92A2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F4230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B2413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3B175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BDD6E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A6542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B5378" w14:textId="2530381A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91CF3">
              <w:rPr>
                <w:rFonts w:ascii="Arial" w:eastAsiaTheme="minorEastAsia" w:hAnsi="Arial" w:cs="Arial"/>
                <w:sz w:val="18"/>
                <w:lang w:val="en-US" w:eastAsia="zh-CN"/>
              </w:rPr>
              <w:t>-5.5</w:t>
            </w:r>
          </w:p>
        </w:tc>
      </w:tr>
      <w:tr w:rsidR="00A70BBE" w:rsidRPr="00A503A6" w14:paraId="7A7A457B" w14:textId="77777777" w:rsidTr="00825A92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8E1E2" w14:textId="6AC56518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E53AC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CCCA4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3BAA5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C2A93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A330E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557E8" w14:textId="45E4F139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8.9</w:t>
            </w:r>
          </w:p>
        </w:tc>
      </w:tr>
      <w:tr w:rsidR="00A70BBE" w:rsidRPr="00A503A6" w14:paraId="60D6B5B7" w14:textId="77777777" w:rsidTr="00825A92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87698" w14:textId="4DE267B2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A8940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2288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9A3C9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D0A78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77D21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8252B" w14:textId="6D914343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8.8</w:t>
            </w:r>
          </w:p>
        </w:tc>
      </w:tr>
      <w:tr w:rsidR="00A70BBE" w:rsidRPr="00A503A6" w14:paraId="427810D5" w14:textId="77777777" w:rsidTr="00825A92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6182E" w14:textId="7A8166CD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A695E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8E7A8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BEDD4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F90AB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DC1DE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34201" w14:textId="78CE5ADF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12.0</w:t>
            </w:r>
          </w:p>
        </w:tc>
      </w:tr>
      <w:tr w:rsidR="00A70BBE" w:rsidRPr="00A503A6" w14:paraId="1909FBD6" w14:textId="77777777" w:rsidTr="00825A92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6755B" w14:textId="493723FC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0CB2D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F29C7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2AC7B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FD634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97BE8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3463A" w14:textId="3E5486B1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8.8</w:t>
            </w:r>
          </w:p>
        </w:tc>
      </w:tr>
      <w:tr w:rsidR="00A70BBE" w:rsidRPr="00A503A6" w14:paraId="15D58CA9" w14:textId="77777777" w:rsidTr="00825A92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EEF46" w14:textId="4F66BAB2" w:rsidR="00A70BBE" w:rsidRPr="00A503A6" w:rsidRDefault="00816D9A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E228C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0580F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F1364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791EF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656EA" w14:textId="77777777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13330" w14:textId="4BC00D64" w:rsidR="00A70BBE" w:rsidRPr="00A503A6" w:rsidRDefault="00A70BBE" w:rsidP="00A70B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12.0</w:t>
            </w:r>
          </w:p>
        </w:tc>
      </w:tr>
    </w:tbl>
    <w:p w14:paraId="07F46597" w14:textId="77777777" w:rsidR="00463C6D" w:rsidRPr="00A503A6" w:rsidRDefault="00463C6D" w:rsidP="00463C6D">
      <w:pPr>
        <w:rPr>
          <w:lang w:val="en-US" w:eastAsia="zh-CN"/>
        </w:rPr>
      </w:pPr>
    </w:p>
    <w:p w14:paraId="45E9F6CC" w14:textId="491C413F" w:rsidR="00463C6D" w:rsidRDefault="00463C6D" w:rsidP="00463C6D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3BADB8A4" w14:textId="324DB353" w:rsidR="00463C6D" w:rsidRPr="00D80D57" w:rsidRDefault="00463C6D" w:rsidP="00463C6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</w:t>
      </w:r>
      <w:r w:rsidRPr="00D1735A">
        <w:rPr>
          <w:lang w:val="en-US" w:eastAsia="zh-CN"/>
        </w:rPr>
        <w:t xml:space="preserve">our </w:t>
      </w:r>
      <w:r>
        <w:rPr>
          <w:lang w:val="en-US" w:eastAsia="zh-CN"/>
        </w:rPr>
        <w:t>updated</w:t>
      </w:r>
      <w:r w:rsidRPr="00D1735A">
        <w:rPr>
          <w:lang w:val="en-US" w:eastAsia="zh-CN"/>
        </w:rPr>
        <w:t xml:space="preserve"> simulation results </w:t>
      </w:r>
      <w:r>
        <w:rPr>
          <w:lang w:val="en-US" w:eastAsia="zh-CN"/>
        </w:rPr>
        <w:t>on SAN</w:t>
      </w:r>
      <w:r w:rsidRPr="00244F93">
        <w:rPr>
          <w:lang w:val="en-US" w:eastAsia="zh-CN"/>
        </w:rPr>
        <w:t xml:space="preserve"> demodulation requirements for </w:t>
      </w:r>
      <w:r w:rsidRPr="00D91C24">
        <w:rPr>
          <w:lang w:val="en-US" w:eastAsia="zh-CN"/>
        </w:rPr>
        <w:t>NR NTN enhancements</w:t>
      </w:r>
      <w:r>
        <w:rPr>
          <w:lang w:val="en-US" w:eastAsia="zh-CN"/>
        </w:rPr>
        <w:t>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63F91D94" w:rsidR="0019273B" w:rsidRDefault="00AF14CC">
      <w:pPr>
        <w:pStyle w:val="Reference"/>
        <w:ind w:left="400" w:hanging="400"/>
        <w:rPr>
          <w:lang w:val="en-US" w:eastAsia="zh-CN"/>
        </w:rPr>
      </w:pPr>
      <w:bookmarkStart w:id="1" w:name="_Ref165293341"/>
      <w:r w:rsidRPr="00AF14CC">
        <w:rPr>
          <w:lang w:val="en-US" w:eastAsia="zh-CN"/>
        </w:rPr>
        <w:t>R4-</w:t>
      </w:r>
      <w:r w:rsidR="002A4A25" w:rsidRPr="002A4A25">
        <w:rPr>
          <w:lang w:val="en-US" w:eastAsia="zh-CN"/>
        </w:rPr>
        <w:t>2406024</w:t>
      </w:r>
      <w:r w:rsidR="00412532" w:rsidRPr="00412532">
        <w:rPr>
          <w:lang w:val="en-US" w:eastAsia="zh-CN"/>
        </w:rPr>
        <w:t xml:space="preserve">, </w:t>
      </w:r>
      <w:r w:rsidR="00DA2A80">
        <w:rPr>
          <w:lang w:val="en-US" w:eastAsia="zh-CN"/>
        </w:rPr>
        <w:t xml:space="preserve">WF </w:t>
      </w:r>
      <w:r w:rsidR="001D0E62" w:rsidRPr="001D0E62">
        <w:rPr>
          <w:lang w:val="en-US" w:eastAsia="zh-CN"/>
        </w:rPr>
        <w:t xml:space="preserve">on </w:t>
      </w:r>
      <w:r w:rsidR="001D7887" w:rsidRPr="001D7887">
        <w:rPr>
          <w:lang w:val="en-US" w:eastAsia="zh-CN"/>
        </w:rPr>
        <w:t>NR_NTN_enh_SAN_UE_demod</w:t>
      </w:r>
      <w:r w:rsidR="00412532" w:rsidRPr="00412532">
        <w:rPr>
          <w:lang w:val="en-US" w:eastAsia="zh-CN"/>
        </w:rPr>
        <w:t>, RAN</w:t>
      </w:r>
      <w:r w:rsidR="00DA2A80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</w:t>
      </w:r>
      <w:r w:rsidR="00D67530">
        <w:rPr>
          <w:lang w:val="en-US" w:eastAsia="zh-CN"/>
        </w:rPr>
        <w:t>10</w:t>
      </w:r>
      <w:r w:rsidR="001D0E62">
        <w:rPr>
          <w:lang w:val="en-US" w:eastAsia="zh-CN"/>
        </w:rPr>
        <w:t>b</w:t>
      </w:r>
      <w:r w:rsidR="00412532" w:rsidRPr="00412532">
        <w:rPr>
          <w:lang w:val="en-US" w:eastAsia="zh-CN"/>
        </w:rPr>
        <w:t xml:space="preserve">, </w:t>
      </w:r>
      <w:bookmarkEnd w:id="1"/>
      <w:r w:rsidR="00DB46DC" w:rsidRPr="00DB46DC">
        <w:rPr>
          <w:lang w:val="en-US" w:eastAsia="zh-CN"/>
        </w:rPr>
        <w:t>Huawei, HiSilicon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D286" w14:textId="77777777" w:rsidR="00046562" w:rsidRDefault="00046562">
      <w:pPr>
        <w:spacing w:after="0"/>
      </w:pPr>
      <w:r>
        <w:separator/>
      </w:r>
    </w:p>
  </w:endnote>
  <w:endnote w:type="continuationSeparator" w:id="0">
    <w:p w14:paraId="4E130FA8" w14:textId="77777777" w:rsidR="00046562" w:rsidRDefault="00046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401B4" w14:textId="77777777" w:rsidR="00046562" w:rsidRDefault="00046562">
      <w:pPr>
        <w:spacing w:after="0"/>
      </w:pPr>
      <w:r>
        <w:separator/>
      </w:r>
    </w:p>
  </w:footnote>
  <w:footnote w:type="continuationSeparator" w:id="0">
    <w:p w14:paraId="06717A88" w14:textId="77777777" w:rsidR="00046562" w:rsidRDefault="00046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7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  <w:num w:numId="28">
    <w:abstractNumId w:val="4"/>
  </w:num>
  <w:num w:numId="29">
    <w:abstractNumId w:val="3"/>
  </w:num>
  <w:num w:numId="30">
    <w:abstractNumId w:val="15"/>
  </w:num>
  <w:num w:numId="31">
    <w:abstractNumId w:val="5"/>
  </w:num>
  <w:num w:numId="32">
    <w:abstractNumId w:val="19"/>
  </w:num>
  <w:num w:numId="33">
    <w:abstractNumId w:val="11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46562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23DA"/>
    <w:rsid w:val="001175B5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6BC8"/>
    <w:rsid w:val="00187815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D7887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0EF3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4A25"/>
    <w:rsid w:val="002A5BFE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35A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73C7"/>
    <w:rsid w:val="004575B7"/>
    <w:rsid w:val="00463C6D"/>
    <w:rsid w:val="00464F9E"/>
    <w:rsid w:val="00474519"/>
    <w:rsid w:val="004750C1"/>
    <w:rsid w:val="00475203"/>
    <w:rsid w:val="0048020F"/>
    <w:rsid w:val="00481B5B"/>
    <w:rsid w:val="004842BC"/>
    <w:rsid w:val="0049059B"/>
    <w:rsid w:val="00494AE6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5B3A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1B7F"/>
    <w:rsid w:val="00624A59"/>
    <w:rsid w:val="00626C53"/>
    <w:rsid w:val="0063401D"/>
    <w:rsid w:val="0063536C"/>
    <w:rsid w:val="00637807"/>
    <w:rsid w:val="0065003B"/>
    <w:rsid w:val="00650955"/>
    <w:rsid w:val="0065115A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4EAC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19F"/>
    <w:rsid w:val="00816459"/>
    <w:rsid w:val="00816D9A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1967"/>
    <w:rsid w:val="00852AE7"/>
    <w:rsid w:val="008543E7"/>
    <w:rsid w:val="00856049"/>
    <w:rsid w:val="00857EA4"/>
    <w:rsid w:val="00861D51"/>
    <w:rsid w:val="008664AE"/>
    <w:rsid w:val="00866994"/>
    <w:rsid w:val="0087015F"/>
    <w:rsid w:val="0087140A"/>
    <w:rsid w:val="008727FE"/>
    <w:rsid w:val="00872EDD"/>
    <w:rsid w:val="00874ED9"/>
    <w:rsid w:val="00876136"/>
    <w:rsid w:val="0087779E"/>
    <w:rsid w:val="008902F7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35CB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05794"/>
    <w:rsid w:val="00A1234D"/>
    <w:rsid w:val="00A123A9"/>
    <w:rsid w:val="00A217B8"/>
    <w:rsid w:val="00A22FCF"/>
    <w:rsid w:val="00A3282A"/>
    <w:rsid w:val="00A350F5"/>
    <w:rsid w:val="00A3536B"/>
    <w:rsid w:val="00A433A8"/>
    <w:rsid w:val="00A4708B"/>
    <w:rsid w:val="00A569EF"/>
    <w:rsid w:val="00A603D1"/>
    <w:rsid w:val="00A62D36"/>
    <w:rsid w:val="00A64ABC"/>
    <w:rsid w:val="00A6690E"/>
    <w:rsid w:val="00A70BB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08AD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22D0"/>
    <w:rsid w:val="00BB4906"/>
    <w:rsid w:val="00BB6B8F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5EE3"/>
    <w:rsid w:val="00D46BD4"/>
    <w:rsid w:val="00D4790B"/>
    <w:rsid w:val="00D514FE"/>
    <w:rsid w:val="00D53400"/>
    <w:rsid w:val="00D558C8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5230"/>
    <w:rsid w:val="00DE7D7A"/>
    <w:rsid w:val="00DF2FBF"/>
    <w:rsid w:val="00E00C83"/>
    <w:rsid w:val="00E014FB"/>
    <w:rsid w:val="00E03691"/>
    <w:rsid w:val="00E05556"/>
    <w:rsid w:val="00E07731"/>
    <w:rsid w:val="00E1163F"/>
    <w:rsid w:val="00E14775"/>
    <w:rsid w:val="00E161D2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E6733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94A"/>
    <w:rsid w:val="00F20EB8"/>
    <w:rsid w:val="00F222B8"/>
    <w:rsid w:val="00F237C2"/>
    <w:rsid w:val="00F242C4"/>
    <w:rsid w:val="00F24E50"/>
    <w:rsid w:val="00F26FE7"/>
    <w:rsid w:val="00F30523"/>
    <w:rsid w:val="00F50497"/>
    <w:rsid w:val="00F539C3"/>
    <w:rsid w:val="00F55A84"/>
    <w:rsid w:val="00F607D8"/>
    <w:rsid w:val="00F63240"/>
    <w:rsid w:val="00F7182A"/>
    <w:rsid w:val="00F721FC"/>
    <w:rsid w:val="00F724E7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7664</TotalTime>
  <Pages>2</Pages>
  <Words>414</Words>
  <Characters>2365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R4-2408974 Simulation results on SAN demodulation requirements for NR NTN enhancements</dc:title>
  <dc:creator>Huawei</dc:creator>
  <cp:lastModifiedBy>Huawei</cp:lastModifiedBy>
  <cp:revision>128</cp:revision>
  <dcterms:created xsi:type="dcterms:W3CDTF">2022-12-12T07:43:00Z</dcterms:created>
  <dcterms:modified xsi:type="dcterms:W3CDTF">2024-05-13T11:28:00Z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R4-2408974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(3)1EZRZ2iKYvTC354Td912A/mkynwBoRqb5pa45hUb3GCKrR9ILEwis79EAFwvqXy82pLD7fGH
9zudjJlny/7lrj2oBE8sSSunFO1uHxpgox38F9uux5boVonew516mT79HYZ2FS+prD5UOk3M
3DqbrdhqaC3DnCLNrYoqoVUD14LZWyB02eYPFX3/1Ly/ga4WUHePy2lcQfTZK7QWMDVJFVgC
aengC+46Awoasfq+op</vt:lpwstr>
  </property>
  <property fmtid="{D5CDD505-2E9C-101B-9397-08002B2CF9AE}" pid="10" name="_2015_ms_pID_7253431">
    <vt:lpwstr>Vjz3+rdopmcyYfcqaUY7DsqlLlS4u2HRxDAp+bbeCv4oYT9zgyR8R1
cs+3XA5c4TGfoXqMpVEIg1rLXVPsIEhzSWH9wvpPlg8RZbwj1oz32bWJE/l4D3hXpyC0YTt8
e3oR9WbQjsXRlXru7sA+NyY/nYJPvCwBF8s3HLVcSmj1KjJhIG64DsYAb3M2thCQkz4jruA4
fVoU/0XQJrz/de9RFVl6dw9E4Dv0arafBU4Z</vt:lpwstr>
  </property>
  <property fmtid="{D5CDD505-2E9C-101B-9397-08002B2CF9AE}" pid="11" name="_2015_ms_pID_7253432">
    <vt:lpwstr>qA==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1715599688</vt:lpwstr>
  </property>
</Properties>
</file>